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73363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07143/027-2А (07143/027)-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733636" w:rsidRPr="0073363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733636" w:rsidRPr="00733636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733636" w:rsidRPr="00733636">
          <w:rPr>
            <w:rStyle w:val="aa"/>
          </w:rPr>
          <w:t xml:space="preserve"> 6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733636" w:rsidRPr="00733636">
          <w:rPr>
            <w:u w:val="single"/>
          </w:rPr>
          <w:t xml:space="preserve"> 07143/027-2А </w:t>
        </w:r>
        <w:r w:rsidR="00733636">
          <w:t xml:space="preserve">(07143/027)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733636" w:rsidRPr="00733636">
          <w:rPr>
            <w:rStyle w:val="aa"/>
          </w:rPr>
          <w:t xml:space="preserve"> Медицинская </w:t>
        </w:r>
        <w:r w:rsidR="00733636" w:rsidRPr="00733636">
          <w:rPr>
            <w:u w:val="single"/>
          </w:rPr>
          <w:t xml:space="preserve">сестра палатная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733636" w:rsidRPr="00733636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733636" w:rsidRPr="00733636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322E0A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322E0A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322E0A" w:rsidP="005859B9">
      <w:fldSimple w:instr=" DOCVARIABLE operac \* MERGEFORMAT ">
        <w:r w:rsidR="00733636" w:rsidRPr="00733636">
          <w:t xml:space="preserve"> Выполняет врачебные назначения больным в закрепленных за ней палатах, наблюдает за состоянием больных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FA5B07" w:rsidP="00FC4076">
            <w:pPr>
              <w:pStyle w:val="a8"/>
            </w:pPr>
            <w:r>
              <w:t>8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 xml:space="preserve">(№ в реестре </w:t>
            </w:r>
            <w:r w:rsidRPr="00444D4B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73363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07143/027-2А (07143/027)-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22E0A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22E0A" w:rsidRPr="009E2A4C">
            <w:rPr>
              <w:rStyle w:val="ad"/>
              <w:sz w:val="20"/>
              <w:szCs w:val="20"/>
            </w:rPr>
            <w:fldChar w:fldCharType="separate"/>
          </w:r>
          <w:r w:rsidR="00733636">
            <w:rPr>
              <w:rStyle w:val="ad"/>
              <w:noProof/>
              <w:sz w:val="20"/>
              <w:szCs w:val="20"/>
            </w:rPr>
            <w:t>1</w:t>
          </w:r>
          <w:r w:rsidR="00322E0A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33636" w:rsidRPr="00733636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4;  07143/027, 07143/027-1А (07143/027), 07143/027-2А (07143/027), 07143/027-3А (07143/02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1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3 "/>
    <w:docVar w:name="colraball" w:val="    "/>
    <w:docVar w:name="colwom" w:val=" 4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4C1215DEE59A417C8BFA5C4A484E0FFA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7-2А (07143/027)- Н "/>
    <w:docVar w:name="num_form" w:val="2"/>
    <w:docVar w:name="oborud" w:val=" ПЭВМ "/>
    <w:docVar w:name="operac" w:val=" Выполняет врачебные назначения больным в закрепленных за ней палатах, наблюдает за состоянием больных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8C9B5570B3A447884C34E06119082E0"/>
    <w:docVar w:name="rm_id" w:val="214"/>
    <w:docVar w:name="rm_name" w:val=" Медицинская сестра палатная "/>
    <w:docVar w:name="rm_number" w:val=" 07143/027-2А (07143/027)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56694"/>
    <w:rsid w:val="002B224E"/>
    <w:rsid w:val="002E55C6"/>
    <w:rsid w:val="00305B2F"/>
    <w:rsid w:val="00322E0A"/>
    <w:rsid w:val="00367816"/>
    <w:rsid w:val="003876C3"/>
    <w:rsid w:val="003B382A"/>
    <w:rsid w:val="003C24DB"/>
    <w:rsid w:val="003E5F31"/>
    <w:rsid w:val="0040104A"/>
    <w:rsid w:val="00401A64"/>
    <w:rsid w:val="00402CAC"/>
    <w:rsid w:val="00426B3D"/>
    <w:rsid w:val="00433DCF"/>
    <w:rsid w:val="00444410"/>
    <w:rsid w:val="00444D4B"/>
    <w:rsid w:val="004A47AD"/>
    <w:rsid w:val="004C4DB2"/>
    <w:rsid w:val="004C6E55"/>
    <w:rsid w:val="0051659D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0E40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33636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15503"/>
    <w:rsid w:val="00821FA8"/>
    <w:rsid w:val="00842149"/>
    <w:rsid w:val="00883461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A1E65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C2F3C"/>
    <w:rsid w:val="00BC4C3A"/>
    <w:rsid w:val="00BC7FB8"/>
    <w:rsid w:val="00BF498E"/>
    <w:rsid w:val="00C01462"/>
    <w:rsid w:val="00C02721"/>
    <w:rsid w:val="00C200EC"/>
    <w:rsid w:val="00C3083C"/>
    <w:rsid w:val="00CE3307"/>
    <w:rsid w:val="00CF7C8F"/>
    <w:rsid w:val="00D74283"/>
    <w:rsid w:val="00D755C2"/>
    <w:rsid w:val="00D76DF8"/>
    <w:rsid w:val="00D84B38"/>
    <w:rsid w:val="00DB0B59"/>
    <w:rsid w:val="00DB5302"/>
    <w:rsid w:val="00DC4324"/>
    <w:rsid w:val="00DD6B1F"/>
    <w:rsid w:val="00E124F4"/>
    <w:rsid w:val="00E16F78"/>
    <w:rsid w:val="00E36337"/>
    <w:rsid w:val="00E7595C"/>
    <w:rsid w:val="00E87923"/>
    <w:rsid w:val="00EB72AD"/>
    <w:rsid w:val="00EC37A1"/>
    <w:rsid w:val="00EC6F1F"/>
    <w:rsid w:val="00EE2799"/>
    <w:rsid w:val="00EF3DC4"/>
    <w:rsid w:val="00F17946"/>
    <w:rsid w:val="00F2278C"/>
    <w:rsid w:val="00F31233"/>
    <w:rsid w:val="00F71B5E"/>
    <w:rsid w:val="00F74CCB"/>
    <w:rsid w:val="00F76072"/>
    <w:rsid w:val="00FA5B07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2016-10-17T11:57:00Z</dcterms:created>
  <dcterms:modified xsi:type="dcterms:W3CDTF">2016-10-18T09:20:00Z</dcterms:modified>
</cp:coreProperties>
</file>